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B6FF6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PLUMMER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F2EA24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30D1C47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902BF47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Margaret(q.v.).</w:t>
      </w:r>
    </w:p>
    <w:p w14:paraId="3970DC23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9BA0049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FA9B4A1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C83629A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disseisin de </w:t>
      </w:r>
      <w:proofErr w:type="spellStart"/>
      <w:r>
        <w:rPr>
          <w:rFonts w:ascii="Times New Roman" w:hAnsi="Times New Roman" w:cs="Times New Roman"/>
        </w:rPr>
        <w:t>quibus</w:t>
      </w:r>
      <w:proofErr w:type="spellEnd"/>
      <w:r>
        <w:rPr>
          <w:rFonts w:ascii="Times New Roman" w:hAnsi="Times New Roman" w:cs="Times New Roman"/>
        </w:rPr>
        <w:t xml:space="preserve"> against Thomas Unknown(q.v.).</w:t>
      </w:r>
    </w:p>
    <w:p w14:paraId="776A66D0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47F73498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1A98EF2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0DDD10E" w14:textId="77777777" w:rsidR="00472DE2" w:rsidRDefault="00472DE2" w:rsidP="00472DE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01695434" w14:textId="77777777" w:rsidR="006B2F86" w:rsidRPr="00E71FC3" w:rsidRDefault="00472D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057FA" w14:textId="77777777" w:rsidR="00472DE2" w:rsidRDefault="00472DE2" w:rsidP="00E71FC3">
      <w:r>
        <w:separator/>
      </w:r>
    </w:p>
  </w:endnote>
  <w:endnote w:type="continuationSeparator" w:id="0">
    <w:p w14:paraId="3CB47DB1" w14:textId="77777777" w:rsidR="00472DE2" w:rsidRDefault="00472D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AC1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FF435" w14:textId="77777777" w:rsidR="00472DE2" w:rsidRDefault="00472DE2" w:rsidP="00E71FC3">
      <w:r>
        <w:separator/>
      </w:r>
    </w:p>
  </w:footnote>
  <w:footnote w:type="continuationSeparator" w:id="0">
    <w:p w14:paraId="7B0BACCE" w14:textId="77777777" w:rsidR="00472DE2" w:rsidRDefault="00472D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DE2"/>
    <w:rsid w:val="001A7C09"/>
    <w:rsid w:val="00472DE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747A8"/>
  <w15:chartTrackingRefBased/>
  <w15:docId w15:val="{7F32ABB3-39E4-44F8-A7B6-B2AB8F6C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2DE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72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2018-11-04T20:08:00Z</dcterms:created>
  <dcterms:modified xsi:type="dcterms:W3CDTF">2018-11-04T20:08:00Z</dcterms:modified>
</cp:coreProperties>
</file>